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DCF" w:rsidRDefault="00552DCF" w:rsidP="0080418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552DCF" w:rsidRDefault="00552DCF" w:rsidP="0080418B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552DCF" w:rsidRDefault="00552DCF" w:rsidP="0080418B">
      <w:pPr>
        <w:jc w:val="center"/>
        <w:rPr>
          <w:rFonts w:ascii="Arial" w:hAnsi="Arial" w:cs="Arial"/>
          <w:b/>
        </w:rPr>
      </w:pPr>
    </w:p>
    <w:p w:rsidR="00552DCF" w:rsidRDefault="00552DCF" w:rsidP="00804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Associação de Amigos dos Excepcionais do Brooklin</w:t>
      </w:r>
    </w:p>
    <w:p w:rsidR="00552DCF" w:rsidRDefault="00552DCF" w:rsidP="00804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53.812.574/0001-20</w:t>
      </w:r>
    </w:p>
    <w:p w:rsidR="00552DCF" w:rsidRPr="0080418B" w:rsidRDefault="00552DCF" w:rsidP="0080418B">
      <w:pPr>
        <w:spacing w:line="360" w:lineRule="auto"/>
        <w:rPr>
          <w:rFonts w:ascii="Arial" w:hAnsi="Arial" w:cs="Arial"/>
          <w:b/>
          <w:sz w:val="18"/>
          <w:szCs w:val="18"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1 – DIRETORIA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Cargo: </w:t>
      </w:r>
      <w:r w:rsidRPr="005E624B">
        <w:rPr>
          <w:rFonts w:ascii="Arial" w:hAnsi="Arial" w:cs="Arial"/>
          <w:b/>
          <w:sz w:val="20"/>
          <w:szCs w:val="20"/>
        </w:rPr>
        <w:t>Diretora Presidente</w:t>
      </w:r>
    </w:p>
    <w:p w:rsidR="00552DCF" w:rsidRPr="005E624B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005E624B">
        <w:rPr>
          <w:rFonts w:ascii="Arial" w:hAnsi="Arial" w:cs="Arial"/>
          <w:b/>
          <w:sz w:val="20"/>
          <w:szCs w:val="20"/>
        </w:rPr>
        <w:t>Nancy Jorge Troise</w:t>
      </w:r>
    </w:p>
    <w:p w:rsidR="00552DCF" w:rsidRPr="005E624B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005E624B">
        <w:rPr>
          <w:rFonts w:ascii="Arial" w:hAnsi="Arial" w:cs="Arial"/>
          <w:b/>
          <w:sz w:val="20"/>
          <w:szCs w:val="20"/>
        </w:rPr>
        <w:t>2.843.346-4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CPF:</w:t>
      </w:r>
      <w:r w:rsidRPr="005E624B">
        <w:rPr>
          <w:rFonts w:ascii="Arial" w:hAnsi="Arial" w:cs="Arial"/>
          <w:b/>
          <w:sz w:val="20"/>
          <w:szCs w:val="20"/>
        </w:rPr>
        <w:t>128.781.458-10</w:t>
      </w:r>
    </w:p>
    <w:p w:rsidR="00552DCF" w:rsidRPr="005E624B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Nacionalidade: </w:t>
      </w:r>
      <w:r w:rsidRPr="005E624B">
        <w:rPr>
          <w:rFonts w:ascii="Arial" w:hAnsi="Arial" w:cs="Arial"/>
          <w:b/>
          <w:sz w:val="20"/>
          <w:szCs w:val="20"/>
        </w:rPr>
        <w:t>Brasileira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05E624B">
        <w:rPr>
          <w:rFonts w:ascii="Arial" w:hAnsi="Arial" w:cs="Arial"/>
          <w:b/>
          <w:sz w:val="20"/>
          <w:szCs w:val="20"/>
        </w:rPr>
        <w:t>São Paulo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de Nascimento: </w:t>
      </w:r>
      <w:r w:rsidRPr="005E624B">
        <w:rPr>
          <w:rFonts w:ascii="Arial" w:hAnsi="Arial" w:cs="Arial"/>
          <w:b/>
          <w:sz w:val="20"/>
          <w:szCs w:val="20"/>
        </w:rPr>
        <w:t>24.05.1941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Endereço completo (inclusive com CEP):</w:t>
      </w:r>
      <w:r w:rsidRPr="005E624B">
        <w:rPr>
          <w:rFonts w:ascii="Arial" w:hAnsi="Arial" w:cs="Arial"/>
          <w:b/>
          <w:sz w:val="20"/>
          <w:szCs w:val="20"/>
        </w:rPr>
        <w:t>Rua indiana, 919 – Brooklin – São Paulo – CEP 04562-001</w:t>
      </w:r>
    </w:p>
    <w:p w:rsidR="00552DCF" w:rsidRPr="00F11EB9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F11EB9">
        <w:rPr>
          <w:rFonts w:ascii="Arial" w:hAnsi="Arial" w:cs="Arial"/>
          <w:sz w:val="20"/>
          <w:szCs w:val="20"/>
        </w:rPr>
        <w:t xml:space="preserve">E.mail: </w:t>
      </w:r>
      <w:r w:rsidRPr="00F11EB9">
        <w:rPr>
          <w:rFonts w:ascii="Arial" w:hAnsi="Arial" w:cs="Arial"/>
          <w:b/>
          <w:sz w:val="20"/>
          <w:szCs w:val="20"/>
        </w:rPr>
        <w:t>nancyjtroise@hotmail.com</w:t>
      </w:r>
    </w:p>
    <w:p w:rsidR="00552DCF" w:rsidRPr="00F11EB9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Cargo: </w:t>
      </w:r>
      <w:r w:rsidRPr="00147E8B">
        <w:rPr>
          <w:rFonts w:ascii="Arial" w:hAnsi="Arial" w:cs="Arial"/>
          <w:b/>
          <w:sz w:val="20"/>
          <w:szCs w:val="20"/>
        </w:rPr>
        <w:t>Vice-Presidente</w:t>
      </w:r>
    </w:p>
    <w:p w:rsidR="00552DCF" w:rsidRPr="00147E8B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00147E8B">
        <w:rPr>
          <w:rFonts w:ascii="Arial" w:hAnsi="Arial" w:cs="Arial"/>
          <w:b/>
          <w:sz w:val="20"/>
          <w:szCs w:val="20"/>
        </w:rPr>
        <w:t>Walkyria Penha Esteves da Silva Magri</w:t>
      </w:r>
    </w:p>
    <w:p w:rsidR="00552DCF" w:rsidRPr="00147E8B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00147E8B">
        <w:rPr>
          <w:rFonts w:ascii="Arial" w:hAnsi="Arial" w:cs="Arial"/>
          <w:b/>
          <w:sz w:val="20"/>
          <w:szCs w:val="20"/>
        </w:rPr>
        <w:t>1.230.779-8</w:t>
      </w:r>
    </w:p>
    <w:p w:rsidR="00552DCF" w:rsidRPr="00147E8B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00147E8B">
        <w:rPr>
          <w:rFonts w:ascii="Arial" w:hAnsi="Arial" w:cs="Arial"/>
          <w:b/>
          <w:sz w:val="20"/>
          <w:szCs w:val="20"/>
        </w:rPr>
        <w:t>046.838.038-87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Nacionalidade: </w:t>
      </w:r>
      <w:r w:rsidRPr="00147E8B">
        <w:rPr>
          <w:rFonts w:ascii="Arial" w:hAnsi="Arial" w:cs="Arial"/>
          <w:b/>
          <w:sz w:val="20"/>
          <w:szCs w:val="20"/>
        </w:rPr>
        <w:t>Brasileira</w:t>
      </w:r>
    </w:p>
    <w:p w:rsidR="00552DCF" w:rsidRPr="00147E8B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0147E8B">
        <w:rPr>
          <w:rFonts w:ascii="Arial" w:hAnsi="Arial" w:cs="Arial"/>
          <w:b/>
          <w:sz w:val="20"/>
          <w:szCs w:val="20"/>
        </w:rPr>
        <w:t>São Paulo</w:t>
      </w:r>
    </w:p>
    <w:p w:rsidR="00552DCF" w:rsidRPr="00147E8B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de Nascimento: </w:t>
      </w:r>
      <w:r w:rsidRPr="00147E8B">
        <w:rPr>
          <w:rFonts w:ascii="Arial" w:hAnsi="Arial" w:cs="Arial"/>
          <w:b/>
          <w:sz w:val="20"/>
          <w:szCs w:val="20"/>
        </w:rPr>
        <w:t>31.01.1941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Endereço completo (inclusive com CEP): </w:t>
      </w:r>
      <w:r w:rsidRPr="00147E8B">
        <w:rPr>
          <w:rFonts w:ascii="Arial" w:hAnsi="Arial" w:cs="Arial"/>
          <w:b/>
          <w:sz w:val="20"/>
          <w:szCs w:val="20"/>
        </w:rPr>
        <w:t>Rua Gil Eanes, 45 aptº 132 – Campo Belo – CEP 04601-040</w:t>
      </w:r>
    </w:p>
    <w:p w:rsidR="00552DCF" w:rsidRPr="0091055A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  <w:r w:rsidRPr="0091055A">
        <w:rPr>
          <w:rFonts w:ascii="Arial" w:hAnsi="Arial" w:cs="Arial"/>
          <w:sz w:val="20"/>
          <w:szCs w:val="20"/>
          <w:lang w:val="en-US"/>
        </w:rPr>
        <w:t xml:space="preserve">E.mail: </w:t>
      </w:r>
      <w:r w:rsidRPr="0091055A">
        <w:rPr>
          <w:rFonts w:ascii="Arial" w:hAnsi="Arial" w:cs="Arial"/>
          <w:b/>
          <w:sz w:val="20"/>
          <w:szCs w:val="20"/>
          <w:lang w:val="en-US"/>
        </w:rPr>
        <w:t>walkyria.p@terra.com.br</w:t>
      </w:r>
    </w:p>
    <w:p w:rsidR="00552DCF" w:rsidRPr="0091055A" w:rsidRDefault="00552DCF" w:rsidP="0080418B">
      <w:pPr>
        <w:rPr>
          <w:rFonts w:ascii="Arial" w:hAnsi="Arial" w:cs="Arial"/>
          <w:b/>
          <w:lang w:val="en-US"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Cargo: </w:t>
      </w:r>
      <w:r w:rsidRPr="00C76A98">
        <w:rPr>
          <w:rFonts w:ascii="Arial" w:hAnsi="Arial" w:cs="Arial"/>
          <w:b/>
          <w:sz w:val="20"/>
          <w:szCs w:val="20"/>
        </w:rPr>
        <w:t>Diretora Social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00C76A98">
        <w:rPr>
          <w:rFonts w:ascii="Arial" w:hAnsi="Arial" w:cs="Arial"/>
          <w:b/>
          <w:sz w:val="20"/>
          <w:szCs w:val="20"/>
        </w:rPr>
        <w:t>Cecilia Oliveira Fernandes Serra Sola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00C76A98">
        <w:rPr>
          <w:rFonts w:ascii="Arial" w:hAnsi="Arial" w:cs="Arial"/>
          <w:b/>
          <w:sz w:val="20"/>
          <w:szCs w:val="20"/>
        </w:rPr>
        <w:t>4.821.211-8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00C76A98">
        <w:rPr>
          <w:rFonts w:ascii="Arial" w:hAnsi="Arial" w:cs="Arial"/>
          <w:b/>
          <w:sz w:val="20"/>
          <w:szCs w:val="20"/>
        </w:rPr>
        <w:t>470.374.748-00</w:t>
      </w:r>
    </w:p>
    <w:p w:rsidR="00552DCF" w:rsidRPr="00C76A98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Nacionalidade: </w:t>
      </w:r>
      <w:r w:rsidRPr="00C76A98">
        <w:rPr>
          <w:rFonts w:ascii="Arial" w:hAnsi="Arial" w:cs="Arial"/>
          <w:b/>
          <w:sz w:val="20"/>
          <w:szCs w:val="20"/>
        </w:rPr>
        <w:t>Brasileira</w:t>
      </w:r>
    </w:p>
    <w:p w:rsidR="00552DCF" w:rsidRPr="00C76A98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0C76A98">
        <w:rPr>
          <w:rFonts w:ascii="Arial" w:hAnsi="Arial" w:cs="Arial"/>
          <w:b/>
          <w:sz w:val="20"/>
          <w:szCs w:val="20"/>
        </w:rPr>
        <w:t>São Paulo</w:t>
      </w:r>
    </w:p>
    <w:p w:rsidR="00552DCF" w:rsidRPr="00C76A98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de Nascimento: </w:t>
      </w:r>
      <w:r w:rsidRPr="00C76A98">
        <w:rPr>
          <w:rFonts w:ascii="Arial" w:hAnsi="Arial" w:cs="Arial"/>
          <w:b/>
          <w:sz w:val="20"/>
          <w:szCs w:val="20"/>
        </w:rPr>
        <w:t>08.04.1959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Endereço completo (inclusive com CEP): </w:t>
      </w:r>
      <w:r w:rsidRPr="00C76A98">
        <w:rPr>
          <w:rFonts w:ascii="Arial" w:hAnsi="Arial" w:cs="Arial"/>
          <w:b/>
          <w:sz w:val="20"/>
          <w:szCs w:val="20"/>
        </w:rPr>
        <w:t>Rua Francisco Dias Velho,716 – Vl Cordeiro – CEP 04581-001</w:t>
      </w:r>
    </w:p>
    <w:p w:rsidR="00552DCF" w:rsidRPr="00C76A98" w:rsidRDefault="00552DCF" w:rsidP="0080418B">
      <w:pPr>
        <w:spacing w:line="360" w:lineRule="auto"/>
        <w:rPr>
          <w:rFonts w:ascii="Arial" w:hAnsi="Arial" w:cs="Arial"/>
          <w:b/>
          <w:lang w:val="en-US"/>
        </w:rPr>
      </w:pPr>
      <w:r w:rsidRPr="00C76A98">
        <w:rPr>
          <w:rFonts w:ascii="Arial" w:hAnsi="Arial" w:cs="Arial"/>
          <w:sz w:val="20"/>
          <w:szCs w:val="20"/>
          <w:lang w:val="en-US"/>
        </w:rPr>
        <w:t xml:space="preserve">E.mail: </w:t>
      </w:r>
      <w:r w:rsidRPr="00C76A98">
        <w:rPr>
          <w:rFonts w:ascii="Arial" w:hAnsi="Arial" w:cs="Arial"/>
          <w:b/>
          <w:sz w:val="20"/>
          <w:szCs w:val="20"/>
          <w:lang w:val="en-US"/>
        </w:rPr>
        <w:t>sissaserrasola@ig.com.br</w:t>
      </w:r>
    </w:p>
    <w:p w:rsidR="00552DCF" w:rsidRPr="00C76A98" w:rsidRDefault="00552DCF" w:rsidP="0080418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Cargo: </w:t>
      </w:r>
      <w:r w:rsidRPr="00A653E5">
        <w:rPr>
          <w:rFonts w:ascii="Arial" w:hAnsi="Arial" w:cs="Arial"/>
          <w:b/>
          <w:sz w:val="20"/>
          <w:szCs w:val="20"/>
        </w:rPr>
        <w:t>Diretor Administrativo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00A653E5">
        <w:rPr>
          <w:rFonts w:ascii="Arial" w:hAnsi="Arial" w:cs="Arial"/>
          <w:b/>
          <w:sz w:val="20"/>
          <w:szCs w:val="20"/>
        </w:rPr>
        <w:t>Daniel Troise</w:t>
      </w:r>
    </w:p>
    <w:p w:rsidR="00552DCF" w:rsidRPr="00A653E5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00A653E5">
        <w:rPr>
          <w:rFonts w:ascii="Arial" w:hAnsi="Arial" w:cs="Arial"/>
          <w:b/>
          <w:sz w:val="20"/>
          <w:szCs w:val="20"/>
        </w:rPr>
        <w:t>18.952.816-3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00A653E5">
        <w:rPr>
          <w:rFonts w:ascii="Arial" w:hAnsi="Arial" w:cs="Arial"/>
          <w:b/>
          <w:sz w:val="20"/>
          <w:szCs w:val="20"/>
        </w:rPr>
        <w:t>186.368.178-70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Nacionalidade: </w:t>
      </w:r>
      <w:r w:rsidRPr="00A653E5">
        <w:rPr>
          <w:rFonts w:ascii="Arial" w:hAnsi="Arial" w:cs="Arial"/>
          <w:b/>
          <w:sz w:val="20"/>
          <w:szCs w:val="20"/>
        </w:rPr>
        <w:t>Brasileira</w:t>
      </w:r>
    </w:p>
    <w:p w:rsidR="00552DCF" w:rsidRPr="00A653E5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0A653E5">
        <w:rPr>
          <w:rFonts w:ascii="Arial" w:hAnsi="Arial" w:cs="Arial"/>
          <w:b/>
          <w:sz w:val="20"/>
          <w:szCs w:val="20"/>
        </w:rPr>
        <w:t>São Paulo</w:t>
      </w:r>
    </w:p>
    <w:p w:rsidR="00552DCF" w:rsidRPr="00A653E5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de Nascimento: </w:t>
      </w:r>
      <w:r w:rsidRPr="00A653E5">
        <w:rPr>
          <w:rFonts w:ascii="Arial" w:hAnsi="Arial" w:cs="Arial"/>
          <w:b/>
          <w:sz w:val="20"/>
          <w:szCs w:val="20"/>
        </w:rPr>
        <w:t>19.09.1974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Endereço completo (inclusive com CEP): </w:t>
      </w:r>
      <w:r w:rsidRPr="00A653E5">
        <w:rPr>
          <w:rFonts w:ascii="Arial" w:hAnsi="Arial" w:cs="Arial"/>
          <w:b/>
          <w:sz w:val="20"/>
          <w:szCs w:val="20"/>
        </w:rPr>
        <w:t>Rua passo da Pátria,1240 , 7º andar – alto da Lapa – CEP 05085-000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E.mail:</w:t>
      </w:r>
      <w:r w:rsidRPr="003D1C5D">
        <w:rPr>
          <w:rFonts w:ascii="Arial" w:hAnsi="Arial" w:cs="Arial"/>
          <w:b/>
          <w:sz w:val="20"/>
          <w:szCs w:val="20"/>
        </w:rPr>
        <w:t>dtroise@uol.com.br</w:t>
      </w:r>
    </w:p>
    <w:p w:rsidR="00552DCF" w:rsidRDefault="00552DCF" w:rsidP="0080418B">
      <w:pPr>
        <w:rPr>
          <w:rFonts w:ascii="Arial" w:hAnsi="Arial" w:cs="Arial"/>
          <w:b/>
        </w:rPr>
      </w:pPr>
    </w:p>
    <w:p w:rsidR="00552DCF" w:rsidRDefault="00552DCF" w:rsidP="0080418B">
      <w:pPr>
        <w:rPr>
          <w:rFonts w:ascii="Arial" w:hAnsi="Arial" w:cs="Arial"/>
          <w:b/>
        </w:rPr>
      </w:pPr>
    </w:p>
    <w:p w:rsidR="00552DCF" w:rsidRDefault="00552DCF" w:rsidP="0080418B">
      <w:pPr>
        <w:rPr>
          <w:rFonts w:ascii="Arial" w:hAnsi="Arial" w:cs="Arial"/>
          <w:b/>
        </w:rPr>
      </w:pPr>
    </w:p>
    <w:p w:rsidR="00552DCF" w:rsidRDefault="00552DCF" w:rsidP="0080418B">
      <w:pPr>
        <w:rPr>
          <w:rFonts w:ascii="Arial" w:hAnsi="Arial" w:cs="Arial"/>
          <w:b/>
        </w:rPr>
      </w:pPr>
    </w:p>
    <w:p w:rsidR="00552DCF" w:rsidRDefault="00552DCF" w:rsidP="0080418B">
      <w:pPr>
        <w:rPr>
          <w:rFonts w:ascii="Arial" w:hAnsi="Arial" w:cs="Arial"/>
          <w:b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Cargo: Primeira </w:t>
      </w:r>
      <w:r w:rsidRPr="00CB0C0C">
        <w:rPr>
          <w:rFonts w:ascii="Arial" w:hAnsi="Arial" w:cs="Arial"/>
          <w:b/>
          <w:sz w:val="20"/>
          <w:szCs w:val="20"/>
        </w:rPr>
        <w:t>Tesoureira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00CB0C0C">
        <w:rPr>
          <w:rFonts w:ascii="Arial" w:hAnsi="Arial" w:cs="Arial"/>
          <w:b/>
          <w:sz w:val="20"/>
          <w:szCs w:val="20"/>
        </w:rPr>
        <w:t>Ana Luisa Whately Setaro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00CB0C0C">
        <w:rPr>
          <w:rFonts w:ascii="Arial" w:hAnsi="Arial" w:cs="Arial"/>
          <w:b/>
          <w:sz w:val="20"/>
          <w:szCs w:val="20"/>
        </w:rPr>
        <w:t>5.568.022-7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00CB0C0C">
        <w:rPr>
          <w:rFonts w:ascii="Arial" w:hAnsi="Arial" w:cs="Arial"/>
          <w:b/>
          <w:sz w:val="20"/>
          <w:szCs w:val="20"/>
        </w:rPr>
        <w:t>924.062.628-04</w:t>
      </w:r>
    </w:p>
    <w:p w:rsidR="00552DCF" w:rsidRPr="00CB0C0C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Nacionalidade: </w:t>
      </w:r>
      <w:r w:rsidRPr="00CB0C0C">
        <w:rPr>
          <w:rFonts w:ascii="Arial" w:hAnsi="Arial" w:cs="Arial"/>
          <w:b/>
          <w:sz w:val="20"/>
          <w:szCs w:val="20"/>
        </w:rPr>
        <w:t>Brasileira</w:t>
      </w:r>
    </w:p>
    <w:p w:rsidR="00552DCF" w:rsidRPr="00CB0C0C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0CB0C0C">
        <w:rPr>
          <w:rFonts w:ascii="Arial" w:hAnsi="Arial" w:cs="Arial"/>
          <w:b/>
          <w:sz w:val="20"/>
          <w:szCs w:val="20"/>
        </w:rPr>
        <w:t>São Paulo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 w:rsidRPr="00CB0C0C">
        <w:rPr>
          <w:rFonts w:ascii="Arial" w:hAnsi="Arial" w:cs="Arial"/>
          <w:sz w:val="20"/>
          <w:szCs w:val="20"/>
        </w:rPr>
        <w:t xml:space="preserve">Data de Nascimento: </w:t>
      </w:r>
      <w:r w:rsidRPr="00CB0C0C">
        <w:rPr>
          <w:rFonts w:ascii="Arial" w:hAnsi="Arial" w:cs="Arial"/>
          <w:b/>
          <w:sz w:val="20"/>
          <w:szCs w:val="20"/>
        </w:rPr>
        <w:t>18.02.1952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Endereço completo (inclusive com CEP): </w:t>
      </w:r>
      <w:r w:rsidRPr="00CB0C0C">
        <w:rPr>
          <w:rFonts w:ascii="Arial" w:hAnsi="Arial" w:cs="Arial"/>
          <w:b/>
          <w:sz w:val="20"/>
          <w:szCs w:val="20"/>
        </w:rPr>
        <w:t>Rua Suécia,274 – Jd. Europa – CEP 01446-000</w:t>
      </w:r>
    </w:p>
    <w:p w:rsidR="00552DCF" w:rsidRPr="00CB0C0C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E.mail: </w:t>
      </w:r>
      <w:r w:rsidRPr="00CB0C0C">
        <w:rPr>
          <w:rFonts w:ascii="Arial" w:hAnsi="Arial" w:cs="Arial"/>
          <w:b/>
          <w:sz w:val="20"/>
          <w:szCs w:val="20"/>
        </w:rPr>
        <w:t>lala.whately@gmail.com</w:t>
      </w:r>
    </w:p>
    <w:p w:rsidR="00552DCF" w:rsidRDefault="00552DCF" w:rsidP="0080418B">
      <w:pPr>
        <w:rPr>
          <w:rFonts w:ascii="Arial" w:hAnsi="Arial" w:cs="Arial"/>
          <w:b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Cargo: </w:t>
      </w:r>
      <w:r w:rsidRPr="00CB0C0C">
        <w:rPr>
          <w:rFonts w:ascii="Arial" w:hAnsi="Arial" w:cs="Arial"/>
          <w:b/>
          <w:sz w:val="20"/>
          <w:szCs w:val="20"/>
        </w:rPr>
        <w:t>Segundo Tesoureiro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00CB0C0C">
        <w:rPr>
          <w:rFonts w:ascii="Arial" w:hAnsi="Arial" w:cs="Arial"/>
          <w:b/>
          <w:sz w:val="20"/>
          <w:szCs w:val="20"/>
        </w:rPr>
        <w:t>João Bosco Alves Silveira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RG:</w:t>
      </w:r>
      <w:r w:rsidRPr="00CB0C0C">
        <w:rPr>
          <w:rFonts w:ascii="Arial" w:hAnsi="Arial" w:cs="Arial"/>
          <w:b/>
          <w:sz w:val="20"/>
          <w:szCs w:val="20"/>
        </w:rPr>
        <w:t>7.812.649-6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00CB0C0C">
        <w:rPr>
          <w:rFonts w:ascii="Arial" w:hAnsi="Arial" w:cs="Arial"/>
          <w:b/>
          <w:sz w:val="20"/>
          <w:szCs w:val="20"/>
        </w:rPr>
        <w:t>938.038.188-34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Nacionalidade: </w:t>
      </w:r>
      <w:r w:rsidRPr="00CB0C0C">
        <w:rPr>
          <w:rFonts w:ascii="Arial" w:hAnsi="Arial" w:cs="Arial"/>
          <w:b/>
          <w:sz w:val="20"/>
          <w:szCs w:val="20"/>
        </w:rPr>
        <w:t>Brasileira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0CB0C0C">
        <w:rPr>
          <w:rFonts w:ascii="Arial" w:hAnsi="Arial" w:cs="Arial"/>
          <w:b/>
          <w:sz w:val="20"/>
          <w:szCs w:val="20"/>
        </w:rPr>
        <w:t>São Paulo</w:t>
      </w:r>
    </w:p>
    <w:p w:rsidR="00552DCF" w:rsidRPr="00CB0C0C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de Nascimento: </w:t>
      </w:r>
      <w:r w:rsidRPr="00CB0C0C">
        <w:rPr>
          <w:rFonts w:ascii="Arial" w:hAnsi="Arial" w:cs="Arial"/>
          <w:b/>
          <w:sz w:val="20"/>
          <w:szCs w:val="20"/>
        </w:rPr>
        <w:t>27.02.1956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Endereço completo (inclusive com CEP): </w:t>
      </w:r>
      <w:r w:rsidRPr="00CB0C0C">
        <w:rPr>
          <w:rFonts w:ascii="Arial" w:hAnsi="Arial" w:cs="Arial"/>
          <w:b/>
          <w:sz w:val="20"/>
          <w:szCs w:val="20"/>
        </w:rPr>
        <w:t>Avenida dos Eucaliptos, 155 apt] 184 – Moema – CEP 04517-050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E.mail: </w:t>
      </w:r>
      <w:r w:rsidRPr="00CB0C0C">
        <w:rPr>
          <w:rFonts w:ascii="Arial" w:hAnsi="Arial" w:cs="Arial"/>
          <w:b/>
          <w:sz w:val="20"/>
          <w:szCs w:val="20"/>
        </w:rPr>
        <w:t>jbas78@gmail.com</w:t>
      </w:r>
    </w:p>
    <w:p w:rsidR="00552DCF" w:rsidRDefault="00552DCF" w:rsidP="0080418B">
      <w:pPr>
        <w:rPr>
          <w:rFonts w:ascii="Arial" w:hAnsi="Arial" w:cs="Arial"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Cargo: </w:t>
      </w:r>
      <w:r w:rsidRPr="00BD06ED">
        <w:rPr>
          <w:rFonts w:ascii="Arial" w:hAnsi="Arial" w:cs="Arial"/>
          <w:b/>
          <w:sz w:val="20"/>
          <w:szCs w:val="20"/>
        </w:rPr>
        <w:t>Primeira Secretária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00BD06ED">
        <w:rPr>
          <w:rFonts w:ascii="Arial" w:hAnsi="Arial" w:cs="Arial"/>
          <w:b/>
          <w:sz w:val="20"/>
          <w:szCs w:val="20"/>
        </w:rPr>
        <w:t>Valquíria da Silva Borges</w:t>
      </w:r>
    </w:p>
    <w:p w:rsidR="00552DCF" w:rsidRPr="00BD06ED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00BD06ED">
        <w:rPr>
          <w:rFonts w:ascii="Arial" w:hAnsi="Arial" w:cs="Arial"/>
          <w:b/>
          <w:sz w:val="20"/>
          <w:szCs w:val="20"/>
        </w:rPr>
        <w:t>52.928.543-5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00BD06ED">
        <w:rPr>
          <w:rFonts w:ascii="Arial" w:hAnsi="Arial" w:cs="Arial"/>
          <w:b/>
          <w:sz w:val="20"/>
          <w:szCs w:val="20"/>
        </w:rPr>
        <w:t>734.335.190-72</w:t>
      </w:r>
    </w:p>
    <w:p w:rsidR="00552DCF" w:rsidRPr="00BD06ED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Nacionalidade: </w:t>
      </w:r>
      <w:r w:rsidRPr="00BD06ED">
        <w:rPr>
          <w:rFonts w:ascii="Arial" w:hAnsi="Arial" w:cs="Arial"/>
          <w:b/>
          <w:sz w:val="20"/>
          <w:szCs w:val="20"/>
        </w:rPr>
        <w:t>Brasileira</w:t>
      </w:r>
    </w:p>
    <w:p w:rsidR="00552DCF" w:rsidRPr="00BD06ED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0BD06ED">
        <w:rPr>
          <w:rFonts w:ascii="Arial" w:hAnsi="Arial" w:cs="Arial"/>
          <w:b/>
          <w:sz w:val="20"/>
          <w:szCs w:val="20"/>
        </w:rPr>
        <w:t>São Paulo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de Nascimento: </w:t>
      </w:r>
      <w:r w:rsidRPr="00BD06ED">
        <w:rPr>
          <w:rFonts w:ascii="Arial" w:hAnsi="Arial" w:cs="Arial"/>
          <w:b/>
          <w:sz w:val="20"/>
          <w:szCs w:val="20"/>
        </w:rPr>
        <w:t>07.09.1975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Endereço completo (inclusive com CEP): </w:t>
      </w:r>
      <w:r w:rsidRPr="00BD06ED">
        <w:rPr>
          <w:rFonts w:ascii="Arial" w:hAnsi="Arial" w:cs="Arial"/>
          <w:b/>
          <w:sz w:val="20"/>
          <w:szCs w:val="20"/>
        </w:rPr>
        <w:t>Rua Conceição de Monte Alegre,351 aptº 22B – Brooklin – CEP 04563-061</w:t>
      </w:r>
    </w:p>
    <w:p w:rsidR="00552DCF" w:rsidRPr="00F87BB1" w:rsidRDefault="00552DCF" w:rsidP="0080418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F87BB1">
        <w:rPr>
          <w:rFonts w:ascii="Arial" w:hAnsi="Arial" w:cs="Arial"/>
          <w:sz w:val="20"/>
          <w:szCs w:val="20"/>
          <w:lang w:val="en-US"/>
        </w:rPr>
        <w:t xml:space="preserve">E.mail:  </w:t>
      </w:r>
      <w:r w:rsidRPr="004B1A4A">
        <w:rPr>
          <w:rFonts w:ascii="Arial" w:hAnsi="Arial" w:cs="Arial"/>
          <w:b/>
          <w:sz w:val="20"/>
          <w:szCs w:val="20"/>
          <w:lang w:val="en-US"/>
        </w:rPr>
        <w:t>Valquíria@cyria.com.br</w:t>
      </w:r>
    </w:p>
    <w:p w:rsidR="00552DCF" w:rsidRPr="00F87BB1" w:rsidRDefault="00552DCF" w:rsidP="0080418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Cargo: </w:t>
      </w:r>
      <w:r w:rsidRPr="004A12E7">
        <w:rPr>
          <w:rFonts w:ascii="Arial" w:hAnsi="Arial" w:cs="Arial"/>
          <w:b/>
          <w:sz w:val="20"/>
          <w:szCs w:val="20"/>
        </w:rPr>
        <w:t>Segunda Secretária</w:t>
      </w:r>
    </w:p>
    <w:p w:rsidR="00552DCF" w:rsidRPr="004B1A4A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004B1A4A">
        <w:rPr>
          <w:rFonts w:ascii="Arial" w:hAnsi="Arial" w:cs="Arial"/>
          <w:b/>
          <w:sz w:val="20"/>
          <w:szCs w:val="20"/>
        </w:rPr>
        <w:t>Ana Carolina Whately Setaro</w:t>
      </w:r>
    </w:p>
    <w:p w:rsidR="00552DCF" w:rsidRPr="004A12E7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004A12E7">
        <w:rPr>
          <w:rFonts w:ascii="Arial" w:hAnsi="Arial" w:cs="Arial"/>
          <w:b/>
          <w:sz w:val="20"/>
          <w:szCs w:val="20"/>
        </w:rPr>
        <w:t>34.003.901-2</w:t>
      </w:r>
    </w:p>
    <w:p w:rsidR="00552DCF" w:rsidRPr="004A12E7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004A12E7">
        <w:rPr>
          <w:rFonts w:ascii="Arial" w:hAnsi="Arial" w:cs="Arial"/>
          <w:b/>
          <w:sz w:val="20"/>
          <w:szCs w:val="20"/>
        </w:rPr>
        <w:t>326.131.938-8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Nacionalidade: </w:t>
      </w:r>
      <w:r w:rsidRPr="004A12E7">
        <w:rPr>
          <w:rFonts w:ascii="Arial" w:hAnsi="Arial" w:cs="Arial"/>
          <w:b/>
          <w:sz w:val="20"/>
          <w:szCs w:val="20"/>
        </w:rPr>
        <w:t>Brasileira</w:t>
      </w:r>
    </w:p>
    <w:p w:rsidR="00552DCF" w:rsidRPr="004A12E7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04A12E7">
        <w:rPr>
          <w:rFonts w:ascii="Arial" w:hAnsi="Arial" w:cs="Arial"/>
          <w:b/>
          <w:sz w:val="20"/>
          <w:szCs w:val="20"/>
        </w:rPr>
        <w:t>São Paulo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de Nascimento: </w:t>
      </w:r>
      <w:r w:rsidRPr="004A12E7">
        <w:rPr>
          <w:rFonts w:ascii="Arial" w:hAnsi="Arial" w:cs="Arial"/>
          <w:b/>
          <w:sz w:val="20"/>
          <w:szCs w:val="20"/>
        </w:rPr>
        <w:t>26.01.1984</w:t>
      </w:r>
    </w:p>
    <w:p w:rsidR="00552DCF" w:rsidRPr="004A12E7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Endereço completo (inclusive com CEP): </w:t>
      </w:r>
      <w:r w:rsidRPr="004A12E7">
        <w:rPr>
          <w:rFonts w:ascii="Arial" w:hAnsi="Arial" w:cs="Arial"/>
          <w:b/>
          <w:sz w:val="20"/>
          <w:szCs w:val="20"/>
        </w:rPr>
        <w:t>Rua Suécia,274 – Jd. Europa –CEP 01446-000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E.mail: </w:t>
      </w:r>
      <w:r w:rsidRPr="00B90E36">
        <w:rPr>
          <w:rFonts w:ascii="Arial" w:hAnsi="Arial" w:cs="Arial"/>
          <w:b/>
          <w:sz w:val="20"/>
          <w:szCs w:val="20"/>
        </w:rPr>
        <w:t>Carol.whately@gmail.com</w:t>
      </w:r>
    </w:p>
    <w:p w:rsidR="00552DCF" w:rsidRDefault="00552DCF" w:rsidP="0080418B">
      <w:pPr>
        <w:rPr>
          <w:rFonts w:ascii="Arial" w:hAnsi="Arial" w:cs="Arial"/>
          <w:b/>
        </w:rPr>
      </w:pPr>
    </w:p>
    <w:p w:rsidR="00552DCF" w:rsidRDefault="00552DCF" w:rsidP="0080418B">
      <w:pPr>
        <w:rPr>
          <w:rFonts w:ascii="Arial" w:hAnsi="Arial" w:cs="Arial"/>
          <w:b/>
        </w:rPr>
      </w:pPr>
    </w:p>
    <w:p w:rsidR="00552DCF" w:rsidRDefault="00552DCF" w:rsidP="0080418B">
      <w:pPr>
        <w:rPr>
          <w:rFonts w:ascii="Arial" w:hAnsi="Arial" w:cs="Arial"/>
          <w:b/>
        </w:rPr>
      </w:pPr>
    </w:p>
    <w:p w:rsidR="00552DCF" w:rsidRDefault="00552DCF" w:rsidP="0080418B">
      <w:pPr>
        <w:rPr>
          <w:rFonts w:ascii="Arial" w:hAnsi="Arial" w:cs="Arial"/>
          <w:b/>
        </w:rPr>
      </w:pPr>
    </w:p>
    <w:p w:rsidR="00552DCF" w:rsidRDefault="00552DCF" w:rsidP="0080418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552DCF" w:rsidRDefault="00552DCF" w:rsidP="0080418B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552DCF" w:rsidRDefault="00552DCF" w:rsidP="0080418B">
      <w:pPr>
        <w:jc w:val="center"/>
        <w:rPr>
          <w:rFonts w:ascii="Arial" w:hAnsi="Arial" w:cs="Arial"/>
          <w:b/>
        </w:rPr>
      </w:pPr>
    </w:p>
    <w:p w:rsidR="00552DCF" w:rsidRDefault="00552DCF" w:rsidP="00804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Associação de Amigos dos Excepcionais do Brooklin</w:t>
      </w:r>
    </w:p>
    <w:p w:rsidR="00552DCF" w:rsidRDefault="00552DCF" w:rsidP="00804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53.812.574/0001-20</w:t>
      </w:r>
    </w:p>
    <w:p w:rsidR="00552DCF" w:rsidRDefault="00552DCF" w:rsidP="0080418B">
      <w:pPr>
        <w:spacing w:line="360" w:lineRule="auto"/>
        <w:rPr>
          <w:rFonts w:ascii="Arial" w:hAnsi="Arial" w:cs="Arial"/>
          <w:b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b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 – CONSELHO FISCAL</w:t>
      </w:r>
    </w:p>
    <w:p w:rsidR="00552DCF" w:rsidRPr="00BC7BF0" w:rsidRDefault="00552DCF" w:rsidP="0080418B">
      <w:pPr>
        <w:spacing w:line="360" w:lineRule="auto"/>
        <w:rPr>
          <w:rFonts w:ascii="Arial" w:hAnsi="Arial" w:cs="Arial"/>
          <w:b/>
          <w:sz w:val="16"/>
          <w:szCs w:val="16"/>
          <w:u w:val="single"/>
        </w:rPr>
      </w:pPr>
    </w:p>
    <w:p w:rsidR="00552DCF" w:rsidRPr="00660BBD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Cargo: </w:t>
      </w:r>
      <w:r w:rsidRPr="00660BBD">
        <w:rPr>
          <w:rFonts w:ascii="Arial" w:hAnsi="Arial" w:cs="Arial"/>
          <w:b/>
          <w:sz w:val="20"/>
          <w:szCs w:val="20"/>
        </w:rPr>
        <w:t>Conselheira Fiscal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00660BBD">
        <w:rPr>
          <w:rFonts w:ascii="Arial" w:hAnsi="Arial" w:cs="Arial"/>
          <w:b/>
          <w:sz w:val="20"/>
          <w:szCs w:val="20"/>
        </w:rPr>
        <w:t>Tatiana Cassiano Junqueira Troise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RG:</w:t>
      </w:r>
      <w:r w:rsidRPr="00660BBD">
        <w:rPr>
          <w:rFonts w:ascii="Arial" w:hAnsi="Arial" w:cs="Arial"/>
          <w:b/>
          <w:sz w:val="20"/>
          <w:szCs w:val="20"/>
        </w:rPr>
        <w:t>32.824.797-2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00660BBD">
        <w:rPr>
          <w:rFonts w:ascii="Arial" w:hAnsi="Arial" w:cs="Arial"/>
          <w:b/>
          <w:sz w:val="20"/>
          <w:szCs w:val="20"/>
        </w:rPr>
        <w:t>282.316.928-86</w:t>
      </w:r>
    </w:p>
    <w:p w:rsidR="00552DCF" w:rsidRPr="00337F04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Nacionalidade: </w:t>
      </w:r>
      <w:r w:rsidRPr="00337F04">
        <w:rPr>
          <w:rFonts w:ascii="Arial" w:hAnsi="Arial" w:cs="Arial"/>
          <w:b/>
          <w:sz w:val="20"/>
          <w:szCs w:val="20"/>
        </w:rPr>
        <w:t>Brasileira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0337F04">
        <w:rPr>
          <w:rFonts w:ascii="Arial" w:hAnsi="Arial" w:cs="Arial"/>
          <w:b/>
          <w:sz w:val="20"/>
          <w:szCs w:val="20"/>
        </w:rPr>
        <w:t>São Paulo</w:t>
      </w:r>
    </w:p>
    <w:p w:rsidR="00552DCF" w:rsidRPr="00337F04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de Nascimento: </w:t>
      </w:r>
      <w:r w:rsidRPr="00337F04">
        <w:rPr>
          <w:rFonts w:ascii="Arial" w:hAnsi="Arial" w:cs="Arial"/>
          <w:b/>
          <w:sz w:val="20"/>
          <w:szCs w:val="20"/>
        </w:rPr>
        <w:t>08.03.1977</w:t>
      </w:r>
    </w:p>
    <w:p w:rsidR="00552DCF" w:rsidRPr="00337F04" w:rsidRDefault="00552DCF" w:rsidP="00337F04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Endereço completo (inclusive com CEP): </w:t>
      </w:r>
      <w:r w:rsidRPr="00337F04">
        <w:rPr>
          <w:rFonts w:ascii="Arial" w:hAnsi="Arial" w:cs="Arial"/>
          <w:b/>
          <w:sz w:val="20"/>
          <w:szCs w:val="20"/>
        </w:rPr>
        <w:t>Rua  Passo da Pátria,1240 –alto da  Lapa – 05085-000</w:t>
      </w:r>
    </w:p>
    <w:p w:rsidR="00552DCF" w:rsidRDefault="00552DCF" w:rsidP="0080418B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:rsidR="00552DCF" w:rsidRPr="00BC7BF0" w:rsidRDefault="00552DCF" w:rsidP="0080418B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Cargo:  </w:t>
      </w:r>
      <w:r w:rsidRPr="00DF7613">
        <w:rPr>
          <w:rFonts w:ascii="Arial" w:hAnsi="Arial" w:cs="Arial"/>
          <w:b/>
          <w:sz w:val="20"/>
          <w:szCs w:val="20"/>
        </w:rPr>
        <w:t>Conselheiro Fiscal</w:t>
      </w:r>
    </w:p>
    <w:p w:rsidR="00552DCF" w:rsidRPr="00DF7613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00DF7613">
        <w:rPr>
          <w:rFonts w:ascii="Arial" w:hAnsi="Arial" w:cs="Arial"/>
          <w:b/>
          <w:sz w:val="20"/>
          <w:szCs w:val="20"/>
        </w:rPr>
        <w:t>Antonio Belamoglie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00DF7613">
        <w:rPr>
          <w:rFonts w:ascii="Arial" w:hAnsi="Arial" w:cs="Arial"/>
          <w:b/>
          <w:sz w:val="20"/>
          <w:szCs w:val="20"/>
        </w:rPr>
        <w:t>7.858.058-4</w:t>
      </w:r>
    </w:p>
    <w:p w:rsidR="00552DCF" w:rsidRPr="00DF7613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00DF7613">
        <w:rPr>
          <w:rFonts w:ascii="Arial" w:hAnsi="Arial" w:cs="Arial"/>
          <w:b/>
          <w:sz w:val="20"/>
          <w:szCs w:val="20"/>
        </w:rPr>
        <w:t>709.811.918-00</w:t>
      </w:r>
    </w:p>
    <w:p w:rsidR="00552DCF" w:rsidRPr="00DF7613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Nacionalidade: </w:t>
      </w:r>
      <w:r w:rsidRPr="00DF7613">
        <w:rPr>
          <w:rFonts w:ascii="Arial" w:hAnsi="Arial" w:cs="Arial"/>
          <w:b/>
          <w:sz w:val="20"/>
          <w:szCs w:val="20"/>
        </w:rPr>
        <w:t>Brasileira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0DF7613">
        <w:rPr>
          <w:rFonts w:ascii="Arial" w:hAnsi="Arial" w:cs="Arial"/>
          <w:b/>
          <w:sz w:val="20"/>
          <w:szCs w:val="20"/>
        </w:rPr>
        <w:t>São Paulo</w:t>
      </w:r>
    </w:p>
    <w:p w:rsidR="00552DCF" w:rsidRPr="00DF7613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de Nascimento: </w:t>
      </w:r>
      <w:r w:rsidRPr="00DF7613">
        <w:rPr>
          <w:rFonts w:ascii="Arial" w:hAnsi="Arial" w:cs="Arial"/>
          <w:b/>
          <w:sz w:val="20"/>
          <w:szCs w:val="20"/>
        </w:rPr>
        <w:t>21.12.1955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Endereço completo (inclusive com CEP): </w:t>
      </w:r>
      <w:r w:rsidRPr="00F7202B">
        <w:rPr>
          <w:rFonts w:ascii="Arial" w:hAnsi="Arial" w:cs="Arial"/>
          <w:b/>
          <w:sz w:val="20"/>
          <w:szCs w:val="20"/>
        </w:rPr>
        <w:t>Rua Conceição de monte Alegre,351 aptº22B Brooklin – CEP04563-061</w:t>
      </w:r>
    </w:p>
    <w:p w:rsidR="00552DCF" w:rsidRPr="00D80327" w:rsidRDefault="00552DCF" w:rsidP="00D80327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2D2EA7">
        <w:rPr>
          <w:rFonts w:ascii="Arial" w:hAnsi="Arial" w:cs="Arial"/>
          <w:sz w:val="20"/>
          <w:szCs w:val="20"/>
          <w:lang w:val="en-US"/>
        </w:rPr>
        <w:t xml:space="preserve">E.mail: </w:t>
      </w:r>
      <w:r w:rsidRPr="002D2EA7">
        <w:rPr>
          <w:rFonts w:ascii="Arial" w:hAnsi="Arial" w:cs="Arial"/>
          <w:b/>
          <w:sz w:val="20"/>
          <w:szCs w:val="20"/>
          <w:lang w:val="en-US"/>
        </w:rPr>
        <w:t>antonio@nucleoterapia.com.br</w:t>
      </w:r>
    </w:p>
    <w:p w:rsidR="00552DCF" w:rsidRDefault="00552DCF" w:rsidP="0080418B">
      <w:pPr>
        <w:rPr>
          <w:rFonts w:ascii="Arial" w:hAnsi="Arial" w:cs="Arial"/>
          <w:b/>
          <w:lang w:val="en-US"/>
        </w:rPr>
      </w:pPr>
    </w:p>
    <w:p w:rsidR="00552DCF" w:rsidRPr="002D2EA7" w:rsidRDefault="00552DCF" w:rsidP="0080418B">
      <w:pPr>
        <w:rPr>
          <w:rFonts w:ascii="Arial" w:hAnsi="Arial" w:cs="Arial"/>
          <w:b/>
          <w:lang w:val="en-US"/>
        </w:rPr>
      </w:pPr>
    </w:p>
    <w:p w:rsidR="00552DCF" w:rsidRPr="00E07351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Cargo: </w:t>
      </w:r>
      <w:r w:rsidRPr="00E07351">
        <w:rPr>
          <w:rFonts w:ascii="Arial" w:hAnsi="Arial" w:cs="Arial"/>
          <w:b/>
          <w:sz w:val="20"/>
          <w:szCs w:val="20"/>
        </w:rPr>
        <w:t>Conselheiro Fiscal</w:t>
      </w:r>
    </w:p>
    <w:p w:rsidR="00552DCF" w:rsidRPr="00E07351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00E07351">
        <w:rPr>
          <w:rFonts w:ascii="Arial" w:hAnsi="Arial" w:cs="Arial"/>
          <w:b/>
          <w:sz w:val="20"/>
          <w:szCs w:val="20"/>
        </w:rPr>
        <w:t>Felício Troise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RG: 2.564.948-6</w:t>
      </w:r>
    </w:p>
    <w:p w:rsidR="00552DCF" w:rsidRPr="00E07351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CPF: </w:t>
      </w:r>
      <w:r w:rsidRPr="00E07351">
        <w:rPr>
          <w:rFonts w:ascii="Arial" w:hAnsi="Arial" w:cs="Arial"/>
          <w:b/>
          <w:sz w:val="20"/>
          <w:szCs w:val="20"/>
        </w:rPr>
        <w:t>587.275.828-68</w:t>
      </w:r>
    </w:p>
    <w:p w:rsidR="00552DCF" w:rsidRPr="00C829FF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Nacionalidade: </w:t>
      </w:r>
      <w:r w:rsidRPr="00C829FF">
        <w:rPr>
          <w:rFonts w:ascii="Arial" w:hAnsi="Arial" w:cs="Arial"/>
          <w:b/>
          <w:sz w:val="20"/>
          <w:szCs w:val="20"/>
        </w:rPr>
        <w:t>Brasileira</w:t>
      </w:r>
    </w:p>
    <w:p w:rsidR="00552DCF" w:rsidRPr="00C829FF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0C829FF">
        <w:rPr>
          <w:rFonts w:ascii="Arial" w:hAnsi="Arial" w:cs="Arial"/>
          <w:b/>
          <w:sz w:val="20"/>
          <w:szCs w:val="20"/>
        </w:rPr>
        <w:t>São Paulo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de Nascimento: </w:t>
      </w:r>
      <w:r w:rsidRPr="00C829FF">
        <w:rPr>
          <w:rFonts w:ascii="Arial" w:hAnsi="Arial" w:cs="Arial"/>
          <w:b/>
          <w:sz w:val="20"/>
          <w:szCs w:val="20"/>
        </w:rPr>
        <w:t>28.07.1940</w:t>
      </w:r>
    </w:p>
    <w:p w:rsidR="00552DCF" w:rsidRPr="00C829FF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Endereço completo (inclusive com CEP): </w:t>
      </w:r>
      <w:r w:rsidRPr="00C829FF">
        <w:rPr>
          <w:rFonts w:ascii="Arial" w:hAnsi="Arial" w:cs="Arial"/>
          <w:b/>
          <w:sz w:val="20"/>
          <w:szCs w:val="20"/>
        </w:rPr>
        <w:t>Rua Indiana , 919 – Brooklin – CEP 04562-001</w:t>
      </w:r>
    </w:p>
    <w:p w:rsidR="00552DCF" w:rsidRPr="00C829FF" w:rsidRDefault="00552DCF" w:rsidP="0080418B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 xml:space="preserve">E.mail: </w:t>
      </w:r>
      <w:r w:rsidRPr="00C829FF">
        <w:rPr>
          <w:rFonts w:ascii="Arial" w:hAnsi="Arial" w:cs="Arial"/>
          <w:b/>
          <w:sz w:val="20"/>
          <w:szCs w:val="20"/>
        </w:rPr>
        <w:t>feliciotroise@hotmail.com</w:t>
      </w:r>
    </w:p>
    <w:p w:rsidR="00552DCF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552DCF" w:rsidRPr="00C829FF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552DCF" w:rsidRPr="009B48F6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Cargo:  </w:t>
      </w:r>
      <w:r>
        <w:rPr>
          <w:rFonts w:ascii="Arial" w:hAnsi="Arial" w:cs="Arial"/>
          <w:b/>
          <w:sz w:val="20"/>
          <w:szCs w:val="20"/>
        </w:rPr>
        <w:t>Suplente</w:t>
      </w:r>
    </w:p>
    <w:p w:rsidR="00552DCF" w:rsidRPr="009B48F6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 w:rsidRPr="009B48F6">
        <w:rPr>
          <w:rFonts w:ascii="Arial" w:hAnsi="Arial" w:cs="Arial"/>
          <w:b/>
          <w:sz w:val="20"/>
          <w:szCs w:val="20"/>
        </w:rPr>
        <w:t>Anna Maria Esteves da Silva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 w:rsidRPr="009B48F6">
        <w:rPr>
          <w:rFonts w:ascii="Arial" w:hAnsi="Arial" w:cs="Arial"/>
          <w:b/>
          <w:sz w:val="20"/>
          <w:szCs w:val="20"/>
        </w:rPr>
        <w:t>2.590.329-9</w:t>
      </w:r>
    </w:p>
    <w:p w:rsidR="00552DCF" w:rsidRPr="009B48F6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CPF:</w:t>
      </w:r>
      <w:r w:rsidRPr="009B48F6">
        <w:rPr>
          <w:rFonts w:ascii="Arial" w:hAnsi="Arial" w:cs="Arial"/>
          <w:b/>
          <w:sz w:val="20"/>
          <w:szCs w:val="20"/>
        </w:rPr>
        <w:t>054.759.028-87</w:t>
      </w:r>
    </w:p>
    <w:p w:rsidR="00552DCF" w:rsidRPr="009D3C62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Nacionalidade: </w:t>
      </w:r>
      <w:r w:rsidRPr="009D3C62">
        <w:rPr>
          <w:rFonts w:ascii="Arial" w:hAnsi="Arial" w:cs="Arial"/>
          <w:b/>
          <w:sz w:val="20"/>
          <w:szCs w:val="20"/>
        </w:rPr>
        <w:t>Brasileira</w:t>
      </w:r>
    </w:p>
    <w:p w:rsidR="00552DCF" w:rsidRPr="009D3C62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09D3C62">
        <w:rPr>
          <w:rFonts w:ascii="Arial" w:hAnsi="Arial" w:cs="Arial"/>
          <w:b/>
          <w:sz w:val="20"/>
          <w:szCs w:val="20"/>
        </w:rPr>
        <w:t>São Paulo</w:t>
      </w:r>
    </w:p>
    <w:p w:rsidR="00552DCF" w:rsidRDefault="00552DCF" w:rsidP="0080418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de Nascimento: </w:t>
      </w:r>
      <w:r w:rsidRPr="009D3C62">
        <w:rPr>
          <w:rFonts w:ascii="Arial" w:hAnsi="Arial" w:cs="Arial"/>
          <w:b/>
          <w:sz w:val="20"/>
          <w:szCs w:val="20"/>
        </w:rPr>
        <w:t>31.01.1941</w:t>
      </w:r>
    </w:p>
    <w:p w:rsidR="00552DCF" w:rsidRPr="009D3C62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Endereço completo (inclusive com CEP): </w:t>
      </w:r>
      <w:r w:rsidRPr="009D3C62">
        <w:rPr>
          <w:rFonts w:ascii="Arial" w:hAnsi="Arial" w:cs="Arial"/>
          <w:b/>
          <w:sz w:val="20"/>
          <w:szCs w:val="20"/>
        </w:rPr>
        <w:t>Rua Pascal,57 aptº111 – Campo Belo – CEP 04616-000</w:t>
      </w:r>
    </w:p>
    <w:p w:rsidR="00552DCF" w:rsidRPr="009D3C62" w:rsidRDefault="00552DCF" w:rsidP="0080418B">
      <w:pPr>
        <w:spacing w:line="360" w:lineRule="auto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D3C62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4" w:history="1">
        <w:r w:rsidRPr="009D3C62">
          <w:rPr>
            <w:rStyle w:val="Hyperlink"/>
            <w:rFonts w:ascii="Arial" w:hAnsi="Arial" w:cs="Arial"/>
            <w:b/>
            <w:color w:val="000000"/>
            <w:sz w:val="20"/>
            <w:szCs w:val="20"/>
            <w:lang w:val="en-US"/>
          </w:rPr>
          <w:t>amesilva@ig.com.br</w:t>
        </w:r>
      </w:hyperlink>
    </w:p>
    <w:p w:rsidR="00552DCF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552DCF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552DCF" w:rsidRPr="009B48F6" w:rsidRDefault="00552DCF" w:rsidP="009D3C62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Cargo:  </w:t>
      </w:r>
      <w:r>
        <w:rPr>
          <w:rFonts w:ascii="Arial" w:hAnsi="Arial" w:cs="Arial"/>
          <w:b/>
          <w:sz w:val="20"/>
          <w:szCs w:val="20"/>
        </w:rPr>
        <w:t>Suplente</w:t>
      </w:r>
    </w:p>
    <w:p w:rsidR="00552DCF" w:rsidRPr="009B48F6" w:rsidRDefault="00552DCF" w:rsidP="009D3C62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Nome: </w:t>
      </w:r>
      <w:r>
        <w:rPr>
          <w:rFonts w:ascii="Arial" w:hAnsi="Arial" w:cs="Arial"/>
          <w:b/>
          <w:sz w:val="20"/>
          <w:szCs w:val="20"/>
        </w:rPr>
        <w:t>Úrsula Coronéos</w:t>
      </w:r>
    </w:p>
    <w:p w:rsidR="00552DCF" w:rsidRDefault="00552DCF" w:rsidP="009D3C62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RG: </w:t>
      </w:r>
      <w:r>
        <w:rPr>
          <w:rFonts w:ascii="Arial" w:hAnsi="Arial" w:cs="Arial"/>
          <w:b/>
          <w:sz w:val="20"/>
          <w:szCs w:val="20"/>
        </w:rPr>
        <w:t>2.546.342-1</w:t>
      </w:r>
    </w:p>
    <w:p w:rsidR="00552DCF" w:rsidRPr="009B48F6" w:rsidRDefault="00552DCF" w:rsidP="009D3C62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b/>
          <w:sz w:val="20"/>
          <w:szCs w:val="20"/>
        </w:rPr>
        <w:t>295.664.527-72</w:t>
      </w:r>
    </w:p>
    <w:p w:rsidR="00552DCF" w:rsidRPr="009D3C62" w:rsidRDefault="00552DCF" w:rsidP="009D3C62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Nacionalidade: </w:t>
      </w:r>
      <w:r w:rsidRPr="009D3C62">
        <w:rPr>
          <w:rFonts w:ascii="Arial" w:hAnsi="Arial" w:cs="Arial"/>
          <w:b/>
          <w:sz w:val="20"/>
          <w:szCs w:val="20"/>
        </w:rPr>
        <w:t>Brasileira</w:t>
      </w:r>
    </w:p>
    <w:p w:rsidR="00552DCF" w:rsidRPr="009D3C62" w:rsidRDefault="00552DCF" w:rsidP="009D3C62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Naturalidade: </w:t>
      </w:r>
      <w:r w:rsidRPr="009D3C62">
        <w:rPr>
          <w:rFonts w:ascii="Arial" w:hAnsi="Arial" w:cs="Arial"/>
          <w:b/>
          <w:sz w:val="20"/>
          <w:szCs w:val="20"/>
        </w:rPr>
        <w:t>São Paulo</w:t>
      </w:r>
    </w:p>
    <w:p w:rsidR="00552DCF" w:rsidRDefault="00552DCF" w:rsidP="009D3C62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de Nascimento: </w:t>
      </w:r>
      <w:r>
        <w:rPr>
          <w:rFonts w:ascii="Arial" w:hAnsi="Arial" w:cs="Arial"/>
          <w:b/>
          <w:sz w:val="20"/>
          <w:szCs w:val="20"/>
        </w:rPr>
        <w:t>25.07.1940</w:t>
      </w:r>
    </w:p>
    <w:p w:rsidR="00552DCF" w:rsidRPr="009D3C62" w:rsidRDefault="00552DCF" w:rsidP="009D3C62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Endereço completo (inclusive com CEP): </w:t>
      </w:r>
      <w:r w:rsidRPr="009D3C62">
        <w:rPr>
          <w:rFonts w:ascii="Arial" w:hAnsi="Arial" w:cs="Arial"/>
          <w:b/>
          <w:sz w:val="20"/>
          <w:szCs w:val="20"/>
        </w:rPr>
        <w:t xml:space="preserve">Rua </w:t>
      </w:r>
      <w:r>
        <w:rPr>
          <w:rFonts w:ascii="Arial" w:hAnsi="Arial" w:cs="Arial"/>
          <w:b/>
          <w:sz w:val="20"/>
          <w:szCs w:val="20"/>
        </w:rPr>
        <w:t>João Paes,08 aptº 13 – Brooklin – CEP 04603-040</w:t>
      </w:r>
    </w:p>
    <w:p w:rsidR="00552DCF" w:rsidRPr="009D3C62" w:rsidRDefault="00552DCF" w:rsidP="009D3C62">
      <w:pPr>
        <w:spacing w:line="360" w:lineRule="auto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D3C62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5" w:history="1">
        <w:r w:rsidRPr="009D3C62">
          <w:rPr>
            <w:rStyle w:val="Hyperlink"/>
            <w:rFonts w:ascii="Arial" w:hAnsi="Arial" w:cs="Arial"/>
            <w:b/>
            <w:color w:val="000000"/>
            <w:sz w:val="20"/>
            <w:szCs w:val="20"/>
            <w:lang w:val="en-US"/>
          </w:rPr>
          <w:t>ursulacoroneos@hotmail.com</w:t>
        </w:r>
      </w:hyperlink>
    </w:p>
    <w:p w:rsidR="00552DCF" w:rsidRPr="009D3C62" w:rsidRDefault="00552DCF" w:rsidP="0080418B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</w:p>
    <w:sectPr w:rsidR="00552DCF" w:rsidRPr="009D3C62" w:rsidSect="0080418B">
      <w:pgSz w:w="11906" w:h="16838"/>
      <w:pgMar w:top="567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418B"/>
    <w:rsid w:val="00147E8B"/>
    <w:rsid w:val="002804F6"/>
    <w:rsid w:val="002859A4"/>
    <w:rsid w:val="002D2EA7"/>
    <w:rsid w:val="00337F04"/>
    <w:rsid w:val="003D1C5D"/>
    <w:rsid w:val="00406A8D"/>
    <w:rsid w:val="004239E4"/>
    <w:rsid w:val="004A12E7"/>
    <w:rsid w:val="004B1A4A"/>
    <w:rsid w:val="00552DCF"/>
    <w:rsid w:val="005C4F6E"/>
    <w:rsid w:val="005E624B"/>
    <w:rsid w:val="005E7C7A"/>
    <w:rsid w:val="006458D7"/>
    <w:rsid w:val="006516F2"/>
    <w:rsid w:val="00660BBD"/>
    <w:rsid w:val="00674F2C"/>
    <w:rsid w:val="006A71C0"/>
    <w:rsid w:val="0080418B"/>
    <w:rsid w:val="0091055A"/>
    <w:rsid w:val="009B48F6"/>
    <w:rsid w:val="009D3C62"/>
    <w:rsid w:val="00A653E5"/>
    <w:rsid w:val="00B90E36"/>
    <w:rsid w:val="00BC7BF0"/>
    <w:rsid w:val="00BD06ED"/>
    <w:rsid w:val="00C76A98"/>
    <w:rsid w:val="00C829FF"/>
    <w:rsid w:val="00CB0C0C"/>
    <w:rsid w:val="00CB1B2F"/>
    <w:rsid w:val="00CD6976"/>
    <w:rsid w:val="00D80327"/>
    <w:rsid w:val="00DF7613"/>
    <w:rsid w:val="00E07351"/>
    <w:rsid w:val="00EE72AF"/>
    <w:rsid w:val="00F11EB9"/>
    <w:rsid w:val="00F7202B"/>
    <w:rsid w:val="00F87BB1"/>
    <w:rsid w:val="00FA2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18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458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08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rsulacoroneos@hotmail.com" TargetMode="External"/><Relationship Id="rId4" Type="http://schemas.openxmlformats.org/officeDocument/2006/relationships/hyperlink" Target="mailto:amesilva@ig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690</Words>
  <Characters>3732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Rosangela</dc:creator>
  <cp:keywords/>
  <dc:description/>
  <cp:lastModifiedBy>d534795</cp:lastModifiedBy>
  <cp:revision>3</cp:revision>
  <dcterms:created xsi:type="dcterms:W3CDTF">2015-02-13T18:02:00Z</dcterms:created>
  <dcterms:modified xsi:type="dcterms:W3CDTF">2015-02-13T18:02:00Z</dcterms:modified>
</cp:coreProperties>
</file>